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7D" w:rsidRPr="00484EA3" w:rsidRDefault="00AD537D" w:rsidP="00CB6C49">
      <w:pPr>
        <w:jc w:val="both"/>
        <w:rPr>
          <w:sz w:val="24"/>
        </w:rPr>
      </w:pPr>
    </w:p>
    <w:p w:rsidR="00AD537D" w:rsidRPr="00484EA3" w:rsidRDefault="00AD537D" w:rsidP="00CB6C49">
      <w:pPr>
        <w:jc w:val="both"/>
        <w:rPr>
          <w:sz w:val="24"/>
        </w:rPr>
      </w:pPr>
    </w:p>
    <w:p w:rsidR="00AD537D" w:rsidRPr="00484EA3" w:rsidRDefault="00AD537D" w:rsidP="00B03DB5">
      <w:pPr>
        <w:jc w:val="center"/>
        <w:rPr>
          <w:b/>
        </w:rPr>
      </w:pPr>
      <w:r w:rsidRPr="00484EA3">
        <w:rPr>
          <w:b/>
        </w:rPr>
        <w:t>MAKALE DEĞERLENDİRME FORMU</w:t>
      </w:r>
    </w:p>
    <w:p w:rsidR="00AD537D" w:rsidRDefault="00AD537D" w:rsidP="00B03DB5">
      <w:pPr>
        <w:jc w:val="center"/>
        <w:rPr>
          <w:b/>
        </w:rPr>
      </w:pPr>
    </w:p>
    <w:p w:rsidR="00AD537D" w:rsidRDefault="00AD537D" w:rsidP="00B03DB5">
      <w:pPr>
        <w:jc w:val="center"/>
        <w:rPr>
          <w:b/>
        </w:rPr>
      </w:pP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  <w:r w:rsidRPr="00484EA3">
        <w:rPr>
          <w:b/>
          <w:sz w:val="18"/>
          <w:szCs w:val="18"/>
        </w:rPr>
        <w:t>Makale</w:t>
      </w:r>
      <w:r>
        <w:rPr>
          <w:b/>
          <w:sz w:val="18"/>
          <w:szCs w:val="18"/>
        </w:rPr>
        <w:t xml:space="preserve"> Adı</w:t>
      </w:r>
      <w:r>
        <w:rPr>
          <w:b/>
          <w:sz w:val="18"/>
          <w:szCs w:val="18"/>
        </w:rPr>
        <w:tab/>
        <w:t>: ..……………………………………………………………………………………………………………………</w:t>
      </w:r>
    </w:p>
    <w:p w:rsidR="00AD537D" w:rsidRPr="00484EA3" w:rsidRDefault="00AD537D" w:rsidP="00E024A0">
      <w:pPr>
        <w:spacing w:line="360" w:lineRule="auto"/>
        <w:jc w:val="both"/>
        <w:rPr>
          <w:b/>
        </w:rPr>
      </w:pPr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</w:p>
    <w:p w:rsidR="00AD537D" w:rsidRPr="00E024A0" w:rsidRDefault="00AD537D" w:rsidP="00E024A0">
      <w:pPr>
        <w:spacing w:line="360" w:lineRule="auto"/>
        <w:jc w:val="both"/>
        <w:rPr>
          <w:b/>
          <w:sz w:val="18"/>
          <w:szCs w:val="18"/>
        </w:rPr>
      </w:pPr>
      <w:r w:rsidRPr="00E024A0">
        <w:rPr>
          <w:b/>
          <w:sz w:val="18"/>
          <w:szCs w:val="18"/>
        </w:rPr>
        <w:t>DEĞERLENDİRME</w:t>
      </w:r>
      <w:r>
        <w:rPr>
          <w:b/>
          <w:sz w:val="18"/>
          <w:szCs w:val="18"/>
        </w:rPr>
        <w:t xml:space="preserve"> KRİTERLERİ</w:t>
      </w:r>
    </w:p>
    <w:p w:rsidR="00AD537D" w:rsidRPr="004A15F6" w:rsidRDefault="00AD537D" w:rsidP="00B03DB5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>
        <w:rPr>
          <w:b/>
          <w:sz w:val="18"/>
          <w:szCs w:val="18"/>
        </w:rPr>
        <w:t xml:space="preserve">EVET  /  </w:t>
      </w:r>
      <w:r w:rsidRPr="004A15F6">
        <w:rPr>
          <w:b/>
          <w:sz w:val="18"/>
          <w:szCs w:val="18"/>
        </w:rPr>
        <w:t>HAYIR</w:t>
      </w:r>
    </w:p>
    <w:p w:rsidR="00AD537D" w:rsidRDefault="00AD537D" w:rsidP="00B03DB5">
      <w:pPr>
        <w:jc w:val="both"/>
        <w:rPr>
          <w:sz w:val="18"/>
          <w:szCs w:val="18"/>
        </w:rPr>
      </w:pP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1. Makale başlığı çalışmaya uygun mudur?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2. Özet; çalışmanın amacını, uygulanan yönteme göre elde edilen bulguları ve önerileri kapsıyor mu?</w:t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3. Türkçe ve İngilizce özet uyumlu mudur?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4. Makalede yararlanılan kaynaklar yeterli, güncel ve çalışmanın konusu ile ilgili midir?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5. Giriş bölümünde çalışmanın konusu ve amacı yeterince vurgulanmış mıdır?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6. Kullanılan araştırma yöntem ya da yöntemleri çalışma konusuna uygun mudur?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4A15F6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7. Araştırma bulguları izlenen yöntem ya da yöntemlere göre doğru açıklanmış mıdır?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4A15F6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8. Şekil ve Tablolar araştırma verilerine göre uygun ve anlaşılabilir şekilde düzenlenmiş midir?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4A15F6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9. Araştırma bulguları yeterince tartışılmış mıdır?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4A15F6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10. Sonuçlar bölümü, bulgulardan farklı olarak (tekrarı olmayacak şekilde) sunulmuş mudur?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4A15F6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11. Çalışma, akıcı ve anlaşılır bir dille takdim edilmiş midir?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4A15F6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12. Çalışmanın, bilime katkısı yönünden özgün değeri var mıdır?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 w:rsidRPr="00484EA3">
        <w:rPr>
          <w:sz w:val="18"/>
          <w:szCs w:val="18"/>
        </w:rPr>
        <w:t>E</w:t>
      </w:r>
      <w:r>
        <w:rPr>
          <w:sz w:val="18"/>
          <w:szCs w:val="18"/>
        </w:rPr>
        <w:tab/>
        <w:t xml:space="preserve"> </w:t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  <w:r w:rsidRPr="00484EA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H</w:t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  <w:r w:rsidRPr="004A15F6">
        <w:rPr>
          <w:b/>
          <w:sz w:val="18"/>
          <w:szCs w:val="18"/>
        </w:rPr>
        <w:t>DEĞERLENDİRME SONUCU</w:t>
      </w: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  <w:r w:rsidRPr="004A15F6">
        <w:rPr>
          <w:sz w:val="18"/>
          <w:szCs w:val="18"/>
        </w:rPr>
        <w:t>Çok iyi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</w:p>
    <w:p w:rsidR="00AD537D" w:rsidRPr="004A15F6" w:rsidRDefault="00AD537D" w:rsidP="00E024A0">
      <w:pPr>
        <w:spacing w:line="360" w:lineRule="auto"/>
        <w:jc w:val="both"/>
        <w:rPr>
          <w:sz w:val="18"/>
          <w:szCs w:val="18"/>
        </w:rPr>
      </w:pPr>
      <w:r w:rsidRPr="004A15F6">
        <w:rPr>
          <w:sz w:val="18"/>
          <w:szCs w:val="18"/>
        </w:rPr>
        <w:t>İyi</w:t>
      </w:r>
      <w:r w:rsidRPr="004A15F6">
        <w:rPr>
          <w:sz w:val="18"/>
          <w:szCs w:val="18"/>
        </w:rPr>
        <w:tab/>
      </w:r>
      <w:r w:rsidRPr="004A15F6">
        <w:rPr>
          <w:sz w:val="18"/>
          <w:szCs w:val="18"/>
        </w:rPr>
        <w:tab/>
      </w:r>
      <w:r w:rsidRPr="004A15F6">
        <w:rPr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A15F6">
        <w:rPr>
          <w:sz w:val="18"/>
          <w:szCs w:val="18"/>
        </w:rPr>
        <w:instrText xml:space="preserve"> FORMCHECKBOX </w:instrText>
      </w:r>
      <w:r w:rsidRPr="004A15F6">
        <w:rPr>
          <w:sz w:val="18"/>
          <w:szCs w:val="18"/>
        </w:rPr>
      </w:r>
      <w:r w:rsidRPr="004A15F6">
        <w:rPr>
          <w:sz w:val="18"/>
          <w:szCs w:val="18"/>
        </w:rPr>
        <w:fldChar w:fldCharType="end"/>
      </w:r>
    </w:p>
    <w:p w:rsidR="00AD537D" w:rsidRPr="004A15F6" w:rsidRDefault="00AD537D" w:rsidP="00E024A0">
      <w:pPr>
        <w:spacing w:line="360" w:lineRule="auto"/>
        <w:jc w:val="both"/>
        <w:rPr>
          <w:sz w:val="18"/>
          <w:szCs w:val="18"/>
        </w:rPr>
      </w:pPr>
      <w:r w:rsidRPr="004A15F6">
        <w:rPr>
          <w:sz w:val="18"/>
          <w:szCs w:val="18"/>
        </w:rPr>
        <w:t>Orta</w:t>
      </w:r>
      <w:r w:rsidRPr="004A15F6">
        <w:rPr>
          <w:sz w:val="18"/>
          <w:szCs w:val="18"/>
        </w:rPr>
        <w:tab/>
      </w:r>
      <w:r w:rsidRPr="004A15F6">
        <w:rPr>
          <w:sz w:val="18"/>
          <w:szCs w:val="18"/>
        </w:rPr>
        <w:tab/>
      </w:r>
      <w:r w:rsidRPr="004A15F6">
        <w:rPr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A15F6">
        <w:rPr>
          <w:sz w:val="18"/>
          <w:szCs w:val="18"/>
        </w:rPr>
        <w:instrText xml:space="preserve"> FORMCHECKBOX </w:instrText>
      </w:r>
      <w:r w:rsidRPr="004A15F6">
        <w:rPr>
          <w:sz w:val="18"/>
          <w:szCs w:val="18"/>
        </w:rPr>
      </w:r>
      <w:r w:rsidRPr="004A15F6">
        <w:rPr>
          <w:sz w:val="18"/>
          <w:szCs w:val="18"/>
        </w:rPr>
        <w:fldChar w:fldCharType="end"/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  <w:r w:rsidRPr="004A15F6">
        <w:rPr>
          <w:sz w:val="18"/>
          <w:szCs w:val="18"/>
        </w:rPr>
        <w:t>Zayıf</w:t>
      </w:r>
      <w:r w:rsidRPr="004A15F6">
        <w:rPr>
          <w:sz w:val="18"/>
          <w:szCs w:val="18"/>
        </w:rPr>
        <w:tab/>
      </w:r>
      <w:r w:rsidRPr="004A15F6">
        <w:rPr>
          <w:sz w:val="18"/>
          <w:szCs w:val="18"/>
        </w:rPr>
        <w:tab/>
      </w:r>
      <w:r w:rsidRPr="004A15F6">
        <w:rPr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A15F6">
        <w:rPr>
          <w:sz w:val="18"/>
          <w:szCs w:val="18"/>
        </w:rPr>
        <w:instrText xml:space="preserve"> FORMCHECKBOX </w:instrText>
      </w:r>
      <w:r w:rsidRPr="004A15F6">
        <w:rPr>
          <w:sz w:val="18"/>
          <w:szCs w:val="18"/>
        </w:rPr>
      </w:r>
      <w:r w:rsidRPr="004A15F6">
        <w:rPr>
          <w:sz w:val="18"/>
          <w:szCs w:val="18"/>
        </w:rPr>
        <w:fldChar w:fldCharType="end"/>
      </w: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</w:p>
    <w:p w:rsidR="00AD537D" w:rsidRPr="004A15F6" w:rsidRDefault="00AD537D" w:rsidP="00E024A0">
      <w:pPr>
        <w:spacing w:line="360" w:lineRule="auto"/>
        <w:jc w:val="both"/>
        <w:rPr>
          <w:b/>
          <w:sz w:val="18"/>
          <w:szCs w:val="18"/>
        </w:rPr>
      </w:pPr>
      <w:r w:rsidRPr="004A15F6">
        <w:rPr>
          <w:b/>
          <w:sz w:val="18"/>
          <w:szCs w:val="18"/>
        </w:rPr>
        <w:t>KARAR</w:t>
      </w: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  <w:r>
        <w:rPr>
          <w:sz w:val="18"/>
          <w:szCs w:val="18"/>
        </w:rPr>
        <w:t>1. Makale mevcut haliyle yayınlanabilir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  <w:r>
        <w:rPr>
          <w:sz w:val="18"/>
          <w:szCs w:val="18"/>
        </w:rPr>
        <w:t>2. Düzeltmeler yapıldıktan sonra yayınlanabilir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  <w:r w:rsidRPr="00184243">
        <w:rPr>
          <w:sz w:val="18"/>
          <w:szCs w:val="18"/>
        </w:rPr>
        <w:t>3. Düzeltildikten sonra tekrar incelemek isterim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  <w:r w:rsidRPr="00184243">
        <w:rPr>
          <w:sz w:val="18"/>
          <w:szCs w:val="18"/>
        </w:rPr>
        <w:t xml:space="preserve">4. </w:t>
      </w:r>
      <w:r>
        <w:rPr>
          <w:sz w:val="18"/>
          <w:szCs w:val="18"/>
        </w:rPr>
        <w:t>Yayınlanması uygun değildir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84EA3">
        <w:rPr>
          <w:b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84EA3">
        <w:rPr>
          <w:b/>
          <w:sz w:val="18"/>
          <w:szCs w:val="18"/>
        </w:rPr>
        <w:instrText xml:space="preserve"> FORMCHECKBOX </w:instrText>
      </w:r>
      <w:r w:rsidRPr="00484EA3">
        <w:rPr>
          <w:b/>
          <w:sz w:val="18"/>
          <w:szCs w:val="18"/>
        </w:rPr>
      </w:r>
      <w:r w:rsidRPr="00484EA3">
        <w:rPr>
          <w:b/>
          <w:sz w:val="18"/>
          <w:szCs w:val="18"/>
        </w:rPr>
        <w:fldChar w:fldCharType="end"/>
      </w: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</w:p>
    <w:p w:rsidR="00AD537D" w:rsidRDefault="00AD537D" w:rsidP="00E024A0">
      <w:pPr>
        <w:spacing w:line="360" w:lineRule="auto"/>
        <w:jc w:val="both"/>
        <w:rPr>
          <w:sz w:val="18"/>
          <w:szCs w:val="18"/>
        </w:rPr>
      </w:pPr>
    </w:p>
    <w:p w:rsidR="00AD537D" w:rsidRDefault="00AD537D" w:rsidP="00E024A0">
      <w:pPr>
        <w:spacing w:line="360" w:lineRule="auto"/>
        <w:jc w:val="both"/>
        <w:rPr>
          <w:b/>
          <w:sz w:val="18"/>
          <w:szCs w:val="18"/>
        </w:rPr>
      </w:pPr>
    </w:p>
    <w:p w:rsidR="00AD537D" w:rsidRPr="00184243" w:rsidRDefault="00AD537D" w:rsidP="00E024A0">
      <w:pPr>
        <w:spacing w:line="360" w:lineRule="auto"/>
        <w:jc w:val="both"/>
        <w:rPr>
          <w:sz w:val="18"/>
          <w:szCs w:val="18"/>
        </w:rPr>
      </w:pPr>
      <w:r w:rsidRPr="00184243">
        <w:rPr>
          <w:b/>
          <w:sz w:val="18"/>
          <w:szCs w:val="18"/>
        </w:rPr>
        <w:t xml:space="preserve">NOT: </w:t>
      </w:r>
      <w:r w:rsidRPr="00184243">
        <w:rPr>
          <w:sz w:val="18"/>
          <w:szCs w:val="18"/>
        </w:rPr>
        <w:t xml:space="preserve">Yukarıda belirtilen değerlendirme kriterleri kapsamında ilave olarak düzeltilmesini istediğiniz hususları </w:t>
      </w:r>
      <w:r>
        <w:rPr>
          <w:sz w:val="18"/>
          <w:szCs w:val="18"/>
        </w:rPr>
        <w:t xml:space="preserve">ve önerilerinizi       </w:t>
      </w:r>
      <w:r w:rsidRPr="00184243">
        <w:rPr>
          <w:sz w:val="18"/>
          <w:szCs w:val="18"/>
        </w:rPr>
        <w:t xml:space="preserve">EK AÇIKLAMA bölümünde yazınız. </w:t>
      </w:r>
    </w:p>
    <w:p w:rsidR="00AD537D" w:rsidRPr="004A15F6" w:rsidRDefault="00AD537D" w:rsidP="00E024A0">
      <w:pPr>
        <w:spacing w:line="360" w:lineRule="auto"/>
        <w:jc w:val="both"/>
        <w:rPr>
          <w:sz w:val="18"/>
          <w:szCs w:val="18"/>
        </w:rPr>
      </w:pPr>
    </w:p>
    <w:p w:rsidR="00AD537D" w:rsidRPr="00484EA3" w:rsidRDefault="00AD537D" w:rsidP="00B03DB5">
      <w:pPr>
        <w:jc w:val="both"/>
        <w:rPr>
          <w:sz w:val="18"/>
          <w:szCs w:val="18"/>
        </w:rPr>
      </w:pPr>
    </w:p>
    <w:p w:rsidR="00AD537D" w:rsidRPr="00D17FBE" w:rsidRDefault="00AD537D" w:rsidP="0083066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EK AÇIKLAMA</w:t>
      </w:r>
    </w:p>
    <w:p w:rsidR="00AD537D" w:rsidRPr="00484EA3" w:rsidRDefault="00AD537D" w:rsidP="00830669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40"/>
      </w:tblGrid>
      <w:tr w:rsidR="00AD537D" w:rsidRPr="00484EA3" w:rsidTr="00830669">
        <w:tc>
          <w:tcPr>
            <w:tcW w:w="9540" w:type="dxa"/>
            <w:vAlign w:val="center"/>
          </w:tcPr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both"/>
              <w:rPr>
                <w:sz w:val="18"/>
                <w:szCs w:val="18"/>
              </w:rPr>
            </w:pPr>
          </w:p>
          <w:p w:rsidR="00AD537D" w:rsidRPr="00484EA3" w:rsidRDefault="00AD537D" w:rsidP="00447953">
            <w:pPr>
              <w:spacing w:before="120" w:line="36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AD537D" w:rsidRPr="005E111D" w:rsidRDefault="00AD537D" w:rsidP="00830669">
      <w:pPr>
        <w:rPr>
          <w:sz w:val="16"/>
          <w:szCs w:val="16"/>
        </w:rPr>
      </w:pPr>
      <w:r w:rsidRPr="005E111D">
        <w:rPr>
          <w:sz w:val="16"/>
          <w:szCs w:val="16"/>
        </w:rPr>
        <w:t>Yazım alanı istenildiği kadar uzatılabilir.</w:t>
      </w:r>
    </w:p>
    <w:p w:rsidR="00AD537D" w:rsidRPr="00484EA3" w:rsidRDefault="00AD537D" w:rsidP="00830669">
      <w:pPr>
        <w:rPr>
          <w:sz w:val="18"/>
          <w:szCs w:val="18"/>
        </w:rPr>
      </w:pPr>
    </w:p>
    <w:p w:rsidR="00AD537D" w:rsidRDefault="00AD537D" w:rsidP="005E111D">
      <w:pPr>
        <w:jc w:val="both"/>
        <w:rPr>
          <w:sz w:val="18"/>
          <w:szCs w:val="18"/>
        </w:rPr>
      </w:pPr>
    </w:p>
    <w:p w:rsidR="00AD537D" w:rsidRDefault="00AD537D" w:rsidP="005E111D">
      <w:pPr>
        <w:jc w:val="both"/>
        <w:rPr>
          <w:sz w:val="18"/>
          <w:szCs w:val="18"/>
        </w:rPr>
      </w:pPr>
      <w:r>
        <w:rPr>
          <w:sz w:val="18"/>
          <w:szCs w:val="18"/>
        </w:rPr>
        <w:t>Formun hakem/danışman bilgilerini içeren nüshasını elektronik ileti olarak gönderiniz. Değerlendirme sistemi üzerinden gönderilen “Makale Değerlendirme Formu”nda hakem/danışman bilgilerini doldurmayınız.</w:t>
      </w:r>
    </w:p>
    <w:p w:rsidR="00AD537D" w:rsidRDefault="00AD537D" w:rsidP="00830669">
      <w:pPr>
        <w:rPr>
          <w:sz w:val="18"/>
          <w:szCs w:val="18"/>
        </w:rPr>
      </w:pPr>
    </w:p>
    <w:p w:rsidR="00AD537D" w:rsidRPr="00484EA3" w:rsidRDefault="00AD537D" w:rsidP="00B03DB5">
      <w:pPr>
        <w:jc w:val="both"/>
        <w:rPr>
          <w:sz w:val="20"/>
          <w:szCs w:val="20"/>
        </w:rPr>
      </w:pPr>
    </w:p>
    <w:p w:rsidR="00AD537D" w:rsidRPr="00484EA3" w:rsidRDefault="00AD537D" w:rsidP="00B03DB5">
      <w:pPr>
        <w:jc w:val="both"/>
        <w:rPr>
          <w:sz w:val="20"/>
          <w:szCs w:val="20"/>
        </w:rPr>
      </w:pPr>
    </w:p>
    <w:p w:rsidR="00AD537D" w:rsidRPr="00484EA3" w:rsidRDefault="00AD537D" w:rsidP="00B03DB5">
      <w:pPr>
        <w:jc w:val="both"/>
        <w:rPr>
          <w:sz w:val="20"/>
          <w:szCs w:val="20"/>
        </w:rPr>
      </w:pPr>
    </w:p>
    <w:p w:rsidR="00AD537D" w:rsidRPr="00484EA3" w:rsidRDefault="00AD537D" w:rsidP="00B03DB5">
      <w:pPr>
        <w:jc w:val="both"/>
        <w:rPr>
          <w:sz w:val="20"/>
          <w:szCs w:val="20"/>
        </w:rPr>
      </w:pPr>
    </w:p>
    <w:p w:rsidR="00AD537D" w:rsidRDefault="00AD537D" w:rsidP="00B03DB5">
      <w:pPr>
        <w:jc w:val="both"/>
        <w:rPr>
          <w:sz w:val="20"/>
          <w:szCs w:val="20"/>
        </w:rPr>
      </w:pPr>
    </w:p>
    <w:p w:rsidR="00AD537D" w:rsidRDefault="00AD537D" w:rsidP="00B03DB5">
      <w:pPr>
        <w:jc w:val="both"/>
        <w:rPr>
          <w:sz w:val="20"/>
          <w:szCs w:val="20"/>
        </w:rPr>
      </w:pPr>
    </w:p>
    <w:p w:rsidR="00AD537D" w:rsidRDefault="00AD537D" w:rsidP="00B03DB5">
      <w:pPr>
        <w:jc w:val="both"/>
        <w:rPr>
          <w:sz w:val="20"/>
          <w:szCs w:val="20"/>
        </w:rPr>
      </w:pPr>
    </w:p>
    <w:p w:rsidR="00AD537D" w:rsidRDefault="00AD537D" w:rsidP="00B03DB5">
      <w:pPr>
        <w:jc w:val="both"/>
        <w:rPr>
          <w:sz w:val="20"/>
          <w:szCs w:val="20"/>
        </w:rPr>
      </w:pPr>
    </w:p>
    <w:p w:rsidR="00AD537D" w:rsidRPr="00484EA3" w:rsidRDefault="00AD537D" w:rsidP="00B03DB5">
      <w:pPr>
        <w:jc w:val="both"/>
        <w:rPr>
          <w:sz w:val="20"/>
          <w:szCs w:val="20"/>
        </w:rPr>
      </w:pPr>
    </w:p>
    <w:p w:rsidR="00AD537D" w:rsidRPr="00484EA3" w:rsidRDefault="00AD537D" w:rsidP="00043C0F">
      <w:pPr>
        <w:spacing w:after="120"/>
        <w:jc w:val="both"/>
        <w:rPr>
          <w:sz w:val="20"/>
          <w:szCs w:val="20"/>
        </w:rPr>
      </w:pPr>
      <w:r>
        <w:rPr>
          <w:b/>
          <w:sz w:val="18"/>
          <w:szCs w:val="18"/>
        </w:rPr>
        <w:t xml:space="preserve">Hakem / </w:t>
      </w:r>
      <w:r w:rsidRPr="00484EA3">
        <w:rPr>
          <w:b/>
          <w:sz w:val="18"/>
          <w:szCs w:val="18"/>
        </w:rPr>
        <w:t>Danışman</w:t>
      </w:r>
      <w:r>
        <w:rPr>
          <w:b/>
          <w:sz w:val="18"/>
          <w:szCs w:val="18"/>
        </w:rPr>
        <w:t xml:space="preserve"> Bilgileri</w:t>
      </w:r>
    </w:p>
    <w:tbl>
      <w:tblPr>
        <w:tblW w:w="9565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2"/>
        <w:gridCol w:w="7593"/>
      </w:tblGrid>
      <w:tr w:rsidR="00AD537D" w:rsidRPr="00484EA3" w:rsidTr="005E111D">
        <w:trPr>
          <w:jc w:val="center"/>
        </w:trPr>
        <w:tc>
          <w:tcPr>
            <w:tcW w:w="1972" w:type="dxa"/>
            <w:vAlign w:val="center"/>
          </w:tcPr>
          <w:p w:rsidR="00AD537D" w:rsidRPr="00484EA3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Unvan/Ad Soyad</w:t>
            </w:r>
          </w:p>
        </w:tc>
        <w:tc>
          <w:tcPr>
            <w:tcW w:w="7593" w:type="dxa"/>
          </w:tcPr>
          <w:p w:rsidR="00AD537D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</w:p>
        </w:tc>
      </w:tr>
      <w:tr w:rsidR="00AD537D" w:rsidRPr="00484EA3" w:rsidTr="005E111D">
        <w:trPr>
          <w:jc w:val="center"/>
        </w:trPr>
        <w:tc>
          <w:tcPr>
            <w:tcW w:w="1972" w:type="dxa"/>
            <w:vAlign w:val="center"/>
          </w:tcPr>
          <w:p w:rsidR="00AD537D" w:rsidRPr="00484EA3" w:rsidRDefault="00AD537D" w:rsidP="00B12F94">
            <w:pPr>
              <w:spacing w:before="120"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</w:t>
            </w:r>
          </w:p>
        </w:tc>
        <w:tc>
          <w:tcPr>
            <w:tcW w:w="7593" w:type="dxa"/>
          </w:tcPr>
          <w:p w:rsidR="00AD537D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</w:p>
        </w:tc>
      </w:tr>
      <w:tr w:rsidR="00AD537D" w:rsidRPr="00484EA3" w:rsidTr="005E111D">
        <w:trPr>
          <w:jc w:val="center"/>
        </w:trPr>
        <w:tc>
          <w:tcPr>
            <w:tcW w:w="1972" w:type="dxa"/>
            <w:vAlign w:val="center"/>
          </w:tcPr>
          <w:p w:rsidR="00AD537D" w:rsidRPr="00484EA3" w:rsidRDefault="00AD537D" w:rsidP="00B12F94">
            <w:pPr>
              <w:spacing w:before="120" w:line="360" w:lineRule="auto"/>
              <w:rPr>
                <w:b/>
                <w:sz w:val="18"/>
                <w:szCs w:val="18"/>
              </w:rPr>
            </w:pPr>
            <w:r w:rsidRPr="00484EA3">
              <w:rPr>
                <w:b/>
                <w:sz w:val="18"/>
                <w:szCs w:val="18"/>
              </w:rPr>
              <w:t>E-posta</w:t>
            </w:r>
          </w:p>
        </w:tc>
        <w:tc>
          <w:tcPr>
            <w:tcW w:w="7593" w:type="dxa"/>
          </w:tcPr>
          <w:p w:rsidR="00AD537D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</w:p>
        </w:tc>
      </w:tr>
      <w:tr w:rsidR="00AD537D" w:rsidRPr="00484EA3" w:rsidTr="005E111D">
        <w:trPr>
          <w:jc w:val="center"/>
        </w:trPr>
        <w:tc>
          <w:tcPr>
            <w:tcW w:w="1972" w:type="dxa"/>
            <w:vAlign w:val="center"/>
          </w:tcPr>
          <w:p w:rsidR="00AD537D" w:rsidRPr="00484EA3" w:rsidRDefault="00AD537D" w:rsidP="00B12F94">
            <w:pPr>
              <w:spacing w:before="120" w:line="360" w:lineRule="auto"/>
              <w:rPr>
                <w:b/>
                <w:sz w:val="18"/>
                <w:szCs w:val="18"/>
              </w:rPr>
            </w:pPr>
            <w:r w:rsidRPr="00484EA3">
              <w:rPr>
                <w:b/>
                <w:sz w:val="18"/>
                <w:szCs w:val="18"/>
              </w:rPr>
              <w:t>Telefon</w:t>
            </w:r>
          </w:p>
        </w:tc>
        <w:tc>
          <w:tcPr>
            <w:tcW w:w="7593" w:type="dxa"/>
          </w:tcPr>
          <w:p w:rsidR="00AD537D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</w:p>
        </w:tc>
      </w:tr>
      <w:tr w:rsidR="00AD537D" w:rsidRPr="00484EA3" w:rsidTr="005E111D">
        <w:trPr>
          <w:jc w:val="center"/>
        </w:trPr>
        <w:tc>
          <w:tcPr>
            <w:tcW w:w="1972" w:type="dxa"/>
            <w:vAlign w:val="center"/>
          </w:tcPr>
          <w:p w:rsidR="00AD537D" w:rsidRPr="00484EA3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7593" w:type="dxa"/>
          </w:tcPr>
          <w:p w:rsidR="00AD537D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</w:p>
        </w:tc>
      </w:tr>
      <w:tr w:rsidR="00AD537D" w:rsidRPr="00484EA3" w:rsidTr="005E111D">
        <w:trPr>
          <w:jc w:val="center"/>
        </w:trPr>
        <w:tc>
          <w:tcPr>
            <w:tcW w:w="1972" w:type="dxa"/>
            <w:vAlign w:val="center"/>
          </w:tcPr>
          <w:p w:rsidR="00AD537D" w:rsidRPr="00484EA3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  <w:r w:rsidRPr="00484EA3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7593" w:type="dxa"/>
          </w:tcPr>
          <w:p w:rsidR="00AD537D" w:rsidRDefault="00AD537D" w:rsidP="00447953">
            <w:pPr>
              <w:spacing w:before="120" w:line="360" w:lineRule="auto"/>
              <w:rPr>
                <w:b/>
                <w:sz w:val="18"/>
                <w:szCs w:val="18"/>
              </w:rPr>
            </w:pPr>
          </w:p>
        </w:tc>
      </w:tr>
    </w:tbl>
    <w:p w:rsidR="00AD537D" w:rsidRPr="00484EA3" w:rsidRDefault="00AD537D" w:rsidP="00B03DB5">
      <w:pPr>
        <w:jc w:val="both"/>
        <w:rPr>
          <w:sz w:val="20"/>
          <w:szCs w:val="20"/>
        </w:rPr>
      </w:pPr>
    </w:p>
    <w:sectPr w:rsidR="00AD537D" w:rsidRPr="00484EA3" w:rsidSect="00814B74">
      <w:headerReference w:type="default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37D" w:rsidRDefault="00AD537D">
      <w:r>
        <w:separator/>
      </w:r>
    </w:p>
  </w:endnote>
  <w:endnote w:type="continuationSeparator" w:id="0">
    <w:p w:rsidR="00AD537D" w:rsidRDefault="00AD5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7D" w:rsidRPr="00184243" w:rsidRDefault="00AD537D" w:rsidP="00184243">
    <w:pPr>
      <w:pStyle w:val="Footer"/>
      <w:rPr>
        <w:i/>
        <w:sz w:val="18"/>
        <w:szCs w:val="18"/>
      </w:rPr>
    </w:pPr>
  </w:p>
  <w:p w:rsidR="00AD537D" w:rsidRDefault="00AD53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37D" w:rsidRDefault="00AD537D">
      <w:r>
        <w:separator/>
      </w:r>
    </w:p>
  </w:footnote>
  <w:footnote w:type="continuationSeparator" w:id="0">
    <w:p w:rsidR="00AD537D" w:rsidRDefault="00AD53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7D" w:rsidRDefault="00AD537D" w:rsidP="0012178C">
    <w:pPr>
      <w:pStyle w:val="Header"/>
      <w:ind w:left="-540"/>
    </w:pPr>
    <w:r>
      <w:rPr>
        <w:noProof/>
      </w:rPr>
      <w:t xml:space="preserve">        </w:t>
    </w:r>
    <w:r w:rsidRPr="00B807BA">
      <w:rPr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73.25pt;height:60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666A2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67A61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996E0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07CC5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3EAAB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C2E2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50EE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98A7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EE9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C98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65A73"/>
    <w:multiLevelType w:val="hybridMultilevel"/>
    <w:tmpl w:val="6ED4175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1A48DF"/>
    <w:multiLevelType w:val="hybridMultilevel"/>
    <w:tmpl w:val="B76E8F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0F53CEF"/>
    <w:multiLevelType w:val="hybridMultilevel"/>
    <w:tmpl w:val="22CAF16E"/>
    <w:lvl w:ilvl="0" w:tplc="58AAEAF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FF7A11"/>
    <w:multiLevelType w:val="hybridMultilevel"/>
    <w:tmpl w:val="C958D1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68FC"/>
    <w:rsid w:val="000048F6"/>
    <w:rsid w:val="00007AB6"/>
    <w:rsid w:val="00013B0A"/>
    <w:rsid w:val="00037B7A"/>
    <w:rsid w:val="00043C0F"/>
    <w:rsid w:val="00051864"/>
    <w:rsid w:val="0005257A"/>
    <w:rsid w:val="00053C63"/>
    <w:rsid w:val="00076BC1"/>
    <w:rsid w:val="00077597"/>
    <w:rsid w:val="00080825"/>
    <w:rsid w:val="0009415D"/>
    <w:rsid w:val="00097EAF"/>
    <w:rsid w:val="000B7623"/>
    <w:rsid w:val="000D5049"/>
    <w:rsid w:val="000E49A1"/>
    <w:rsid w:val="000E76F2"/>
    <w:rsid w:val="001068FC"/>
    <w:rsid w:val="0012178C"/>
    <w:rsid w:val="00123C65"/>
    <w:rsid w:val="00126057"/>
    <w:rsid w:val="00141F57"/>
    <w:rsid w:val="00150356"/>
    <w:rsid w:val="00163A0A"/>
    <w:rsid w:val="00184243"/>
    <w:rsid w:val="00187881"/>
    <w:rsid w:val="0019431C"/>
    <w:rsid w:val="001950A2"/>
    <w:rsid w:val="0019514C"/>
    <w:rsid w:val="0019633B"/>
    <w:rsid w:val="001A069A"/>
    <w:rsid w:val="001A2F35"/>
    <w:rsid w:val="001A5E59"/>
    <w:rsid w:val="001B0F52"/>
    <w:rsid w:val="001B35EF"/>
    <w:rsid w:val="001C7842"/>
    <w:rsid w:val="001D0F96"/>
    <w:rsid w:val="001E4338"/>
    <w:rsid w:val="001E5816"/>
    <w:rsid w:val="001F684A"/>
    <w:rsid w:val="002000FD"/>
    <w:rsid w:val="00201266"/>
    <w:rsid w:val="00207A68"/>
    <w:rsid w:val="00215358"/>
    <w:rsid w:val="00215DD9"/>
    <w:rsid w:val="002177F9"/>
    <w:rsid w:val="00223268"/>
    <w:rsid w:val="002262FD"/>
    <w:rsid w:val="00226E00"/>
    <w:rsid w:val="00252749"/>
    <w:rsid w:val="002660A7"/>
    <w:rsid w:val="00277D23"/>
    <w:rsid w:val="00295D79"/>
    <w:rsid w:val="002B31C3"/>
    <w:rsid w:val="002B47DF"/>
    <w:rsid w:val="002C4F72"/>
    <w:rsid w:val="002D301A"/>
    <w:rsid w:val="002D43BE"/>
    <w:rsid w:val="002E09F5"/>
    <w:rsid w:val="002F3C9C"/>
    <w:rsid w:val="00304D13"/>
    <w:rsid w:val="00306515"/>
    <w:rsid w:val="003078E7"/>
    <w:rsid w:val="00324DB9"/>
    <w:rsid w:val="003278FF"/>
    <w:rsid w:val="00332BED"/>
    <w:rsid w:val="0033645D"/>
    <w:rsid w:val="0034094B"/>
    <w:rsid w:val="003446A5"/>
    <w:rsid w:val="003476A0"/>
    <w:rsid w:val="00356E7C"/>
    <w:rsid w:val="0037035E"/>
    <w:rsid w:val="00381BD5"/>
    <w:rsid w:val="003933F9"/>
    <w:rsid w:val="00393D00"/>
    <w:rsid w:val="003A634A"/>
    <w:rsid w:val="003B5C33"/>
    <w:rsid w:val="003E151A"/>
    <w:rsid w:val="003E189D"/>
    <w:rsid w:val="003E736C"/>
    <w:rsid w:val="003F3EAA"/>
    <w:rsid w:val="00402826"/>
    <w:rsid w:val="0041302E"/>
    <w:rsid w:val="00421EC7"/>
    <w:rsid w:val="00421F90"/>
    <w:rsid w:val="0042472B"/>
    <w:rsid w:val="00424F15"/>
    <w:rsid w:val="00425361"/>
    <w:rsid w:val="00425836"/>
    <w:rsid w:val="0044509C"/>
    <w:rsid w:val="00447953"/>
    <w:rsid w:val="00472303"/>
    <w:rsid w:val="00484EA3"/>
    <w:rsid w:val="004A15F6"/>
    <w:rsid w:val="004A6DAD"/>
    <w:rsid w:val="004C181A"/>
    <w:rsid w:val="004C2D17"/>
    <w:rsid w:val="004C3DA9"/>
    <w:rsid w:val="004F6D25"/>
    <w:rsid w:val="0050171A"/>
    <w:rsid w:val="0050268C"/>
    <w:rsid w:val="00510941"/>
    <w:rsid w:val="005256B3"/>
    <w:rsid w:val="00560828"/>
    <w:rsid w:val="00572797"/>
    <w:rsid w:val="00573F76"/>
    <w:rsid w:val="005A2A98"/>
    <w:rsid w:val="005B22E5"/>
    <w:rsid w:val="005B3497"/>
    <w:rsid w:val="005B53F8"/>
    <w:rsid w:val="005C09E7"/>
    <w:rsid w:val="005C799A"/>
    <w:rsid w:val="005D1176"/>
    <w:rsid w:val="005D1754"/>
    <w:rsid w:val="005D7A77"/>
    <w:rsid w:val="005E111D"/>
    <w:rsid w:val="005E1183"/>
    <w:rsid w:val="005E292D"/>
    <w:rsid w:val="005E5FC3"/>
    <w:rsid w:val="00610FCE"/>
    <w:rsid w:val="00622002"/>
    <w:rsid w:val="00626735"/>
    <w:rsid w:val="006313F9"/>
    <w:rsid w:val="00644F0A"/>
    <w:rsid w:val="00680A21"/>
    <w:rsid w:val="00681F4D"/>
    <w:rsid w:val="00682685"/>
    <w:rsid w:val="0069084A"/>
    <w:rsid w:val="006971FB"/>
    <w:rsid w:val="006B0F29"/>
    <w:rsid w:val="006B2C06"/>
    <w:rsid w:val="006B31F1"/>
    <w:rsid w:val="006B3F39"/>
    <w:rsid w:val="006D5FE9"/>
    <w:rsid w:val="006E4A3A"/>
    <w:rsid w:val="006F7637"/>
    <w:rsid w:val="007056AF"/>
    <w:rsid w:val="00712455"/>
    <w:rsid w:val="007144A6"/>
    <w:rsid w:val="0072291A"/>
    <w:rsid w:val="007411B9"/>
    <w:rsid w:val="0074516A"/>
    <w:rsid w:val="007679E1"/>
    <w:rsid w:val="00781228"/>
    <w:rsid w:val="0078716E"/>
    <w:rsid w:val="007B13EA"/>
    <w:rsid w:val="007C2B16"/>
    <w:rsid w:val="007D4973"/>
    <w:rsid w:val="007F3AB3"/>
    <w:rsid w:val="007F4CF9"/>
    <w:rsid w:val="008105FA"/>
    <w:rsid w:val="00814B74"/>
    <w:rsid w:val="00815123"/>
    <w:rsid w:val="00830669"/>
    <w:rsid w:val="00833665"/>
    <w:rsid w:val="008556CD"/>
    <w:rsid w:val="00860936"/>
    <w:rsid w:val="00863512"/>
    <w:rsid w:val="00864A0A"/>
    <w:rsid w:val="00873A1A"/>
    <w:rsid w:val="008C7A2C"/>
    <w:rsid w:val="008D01E5"/>
    <w:rsid w:val="008E3C0B"/>
    <w:rsid w:val="00901057"/>
    <w:rsid w:val="00907251"/>
    <w:rsid w:val="00925778"/>
    <w:rsid w:val="0093273E"/>
    <w:rsid w:val="00950C9B"/>
    <w:rsid w:val="00951678"/>
    <w:rsid w:val="009522FA"/>
    <w:rsid w:val="00954890"/>
    <w:rsid w:val="00957FBD"/>
    <w:rsid w:val="0097266F"/>
    <w:rsid w:val="0098550C"/>
    <w:rsid w:val="00990771"/>
    <w:rsid w:val="009950FC"/>
    <w:rsid w:val="009B12EB"/>
    <w:rsid w:val="009B2040"/>
    <w:rsid w:val="009B2D43"/>
    <w:rsid w:val="009B6B84"/>
    <w:rsid w:val="009D68FA"/>
    <w:rsid w:val="009F1711"/>
    <w:rsid w:val="009F33A7"/>
    <w:rsid w:val="009F5936"/>
    <w:rsid w:val="00A00666"/>
    <w:rsid w:val="00A035E7"/>
    <w:rsid w:val="00A04B1F"/>
    <w:rsid w:val="00A13A18"/>
    <w:rsid w:val="00A316AB"/>
    <w:rsid w:val="00A36833"/>
    <w:rsid w:val="00A40AC7"/>
    <w:rsid w:val="00A72DBC"/>
    <w:rsid w:val="00A94070"/>
    <w:rsid w:val="00A96579"/>
    <w:rsid w:val="00AA2BE3"/>
    <w:rsid w:val="00AB237C"/>
    <w:rsid w:val="00AC0F14"/>
    <w:rsid w:val="00AD33CE"/>
    <w:rsid w:val="00AD44E6"/>
    <w:rsid w:val="00AD537D"/>
    <w:rsid w:val="00AD59AB"/>
    <w:rsid w:val="00AD764F"/>
    <w:rsid w:val="00AE36E5"/>
    <w:rsid w:val="00B01175"/>
    <w:rsid w:val="00B0229C"/>
    <w:rsid w:val="00B02990"/>
    <w:rsid w:val="00B03DB5"/>
    <w:rsid w:val="00B12F94"/>
    <w:rsid w:val="00B24AE2"/>
    <w:rsid w:val="00B25B10"/>
    <w:rsid w:val="00B309FD"/>
    <w:rsid w:val="00B35DEF"/>
    <w:rsid w:val="00B52DD5"/>
    <w:rsid w:val="00B807BA"/>
    <w:rsid w:val="00B951F2"/>
    <w:rsid w:val="00BC1CE7"/>
    <w:rsid w:val="00BC38FF"/>
    <w:rsid w:val="00BC5CA4"/>
    <w:rsid w:val="00BD4AD7"/>
    <w:rsid w:val="00C21CDC"/>
    <w:rsid w:val="00C3434D"/>
    <w:rsid w:val="00C60196"/>
    <w:rsid w:val="00C707A3"/>
    <w:rsid w:val="00C733E2"/>
    <w:rsid w:val="00C735E3"/>
    <w:rsid w:val="00C77595"/>
    <w:rsid w:val="00C805E3"/>
    <w:rsid w:val="00C82780"/>
    <w:rsid w:val="00C922C0"/>
    <w:rsid w:val="00C95F4F"/>
    <w:rsid w:val="00C97F27"/>
    <w:rsid w:val="00CA45C6"/>
    <w:rsid w:val="00CA4A77"/>
    <w:rsid w:val="00CA7AB9"/>
    <w:rsid w:val="00CB6C49"/>
    <w:rsid w:val="00CC1C0A"/>
    <w:rsid w:val="00CE0F82"/>
    <w:rsid w:val="00CE2B27"/>
    <w:rsid w:val="00D0076A"/>
    <w:rsid w:val="00D0143F"/>
    <w:rsid w:val="00D02792"/>
    <w:rsid w:val="00D033E9"/>
    <w:rsid w:val="00D17FBE"/>
    <w:rsid w:val="00D4278D"/>
    <w:rsid w:val="00D50EC5"/>
    <w:rsid w:val="00D6015C"/>
    <w:rsid w:val="00D60420"/>
    <w:rsid w:val="00D72183"/>
    <w:rsid w:val="00D8299A"/>
    <w:rsid w:val="00D83E17"/>
    <w:rsid w:val="00D92354"/>
    <w:rsid w:val="00DD1CA0"/>
    <w:rsid w:val="00DD40C2"/>
    <w:rsid w:val="00DE3756"/>
    <w:rsid w:val="00DE4D04"/>
    <w:rsid w:val="00DE6441"/>
    <w:rsid w:val="00E024A0"/>
    <w:rsid w:val="00E222B4"/>
    <w:rsid w:val="00E4558A"/>
    <w:rsid w:val="00E55848"/>
    <w:rsid w:val="00E6435A"/>
    <w:rsid w:val="00EA2AEC"/>
    <w:rsid w:val="00EB1FC4"/>
    <w:rsid w:val="00EB2894"/>
    <w:rsid w:val="00EC562F"/>
    <w:rsid w:val="00EC6F5C"/>
    <w:rsid w:val="00F139CE"/>
    <w:rsid w:val="00F30F7F"/>
    <w:rsid w:val="00F402DA"/>
    <w:rsid w:val="00F561F6"/>
    <w:rsid w:val="00F615D4"/>
    <w:rsid w:val="00F61837"/>
    <w:rsid w:val="00F63930"/>
    <w:rsid w:val="00F65FB8"/>
    <w:rsid w:val="00F80CDF"/>
    <w:rsid w:val="00F82A31"/>
    <w:rsid w:val="00F92713"/>
    <w:rsid w:val="00FA0075"/>
    <w:rsid w:val="00FA01D3"/>
    <w:rsid w:val="00FA1A5D"/>
    <w:rsid w:val="00FA21FD"/>
    <w:rsid w:val="00FA276E"/>
    <w:rsid w:val="00FA3EA7"/>
    <w:rsid w:val="00FA74B6"/>
    <w:rsid w:val="00FB7BE8"/>
    <w:rsid w:val="00FC2122"/>
    <w:rsid w:val="00FD0C2D"/>
    <w:rsid w:val="00FD6586"/>
    <w:rsid w:val="00FE54D6"/>
    <w:rsid w:val="00FF1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49"/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62FD"/>
    <w:pPr>
      <w:keepNext/>
      <w:jc w:val="center"/>
      <w:outlineLvl w:val="2"/>
    </w:pPr>
    <w:rPr>
      <w:bCs/>
      <w:sz w:val="26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8299A"/>
    <w:rPr>
      <w:rFonts w:ascii="Cambria" w:hAnsi="Cambria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A940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299A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940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299A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A940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B6C4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8299A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D50E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8299A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02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35A"/>
    <w:rPr>
      <w:rFonts w:ascii="Tahoma" w:hAnsi="Tahoma" w:cs="Tahoma"/>
      <w:sz w:val="16"/>
      <w:szCs w:val="16"/>
      <w:lang w:val="tr-TR" w:eastAsia="tr-TR" w:bidi="ar-SA"/>
    </w:rPr>
  </w:style>
  <w:style w:type="paragraph" w:customStyle="1" w:styleId="AralkYok1">
    <w:name w:val="Aralık Yok1"/>
    <w:uiPriority w:val="99"/>
    <w:rsid w:val="00E6435A"/>
    <w:rPr>
      <w:rFonts w:ascii="Calibri" w:hAnsi="Calibri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E4558A"/>
    <w:rPr>
      <w:rFonts w:cs="Times New Roman"/>
    </w:rPr>
  </w:style>
  <w:style w:type="character" w:styleId="Hyperlink">
    <w:name w:val="Hyperlink"/>
    <w:basedOn w:val="DefaultParagraphFont"/>
    <w:uiPriority w:val="99"/>
    <w:rsid w:val="003A63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388</Words>
  <Characters>2213</Characters>
  <Application>Microsoft Office Outlook</Application>
  <DocSecurity>0</DocSecurity>
  <Lines>0</Lines>
  <Paragraphs>0</Paragraphs>
  <ScaleCrop>false</ScaleCrop>
  <Company>Siirt Üni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subject/>
  <dc:creator>hp</dc:creator>
  <cp:keywords/>
  <dc:description/>
  <cp:lastModifiedBy>Dell</cp:lastModifiedBy>
  <cp:revision>4</cp:revision>
  <cp:lastPrinted>2014-06-25T12:59:00Z</cp:lastPrinted>
  <dcterms:created xsi:type="dcterms:W3CDTF">2015-07-14T10:10:00Z</dcterms:created>
  <dcterms:modified xsi:type="dcterms:W3CDTF">2015-07-14T10:21:00Z</dcterms:modified>
</cp:coreProperties>
</file>